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55" w:rsidRDefault="00A50B55" w:rsidP="000205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6F6F">
        <w:rPr>
          <w:rFonts w:ascii="Times New Roman" w:hAnsi="Times New Roman"/>
          <w:b/>
          <w:sz w:val="28"/>
          <w:szCs w:val="28"/>
        </w:rPr>
        <w:t>Карта границ населенн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FE6F6F">
        <w:rPr>
          <w:rFonts w:ascii="Times New Roman" w:hAnsi="Times New Roman"/>
          <w:b/>
          <w:sz w:val="28"/>
          <w:szCs w:val="28"/>
        </w:rPr>
        <w:t xml:space="preserve"> пункт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50B55" w:rsidRDefault="00A50B55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Семимаячный Грушево-Дубовского сельского поселения</w:t>
      </w:r>
    </w:p>
    <w:p w:rsidR="00A50B55" w:rsidRDefault="00A50B55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in;margin-top:1.4pt;width:486pt;height:412.6pt;z-index:251658240">
            <v:imagedata r:id="rId5" o:title="" croptop="2229f" cropbottom="29347f" cropleft="5556f" cropright="3433f"/>
          </v:shape>
        </w:pict>
      </w:r>
    </w:p>
    <w:p w:rsidR="00A50B55" w:rsidRDefault="00A50B55" w:rsidP="001378F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50B55" w:rsidRDefault="00A50B55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50B55" w:rsidRDefault="00A50B55" w:rsidP="001378F8">
      <w:pPr>
        <w:pStyle w:val="ParagraphStyle4"/>
        <w:framePr w:w="9469" w:h="510" w:hRule="exact" w:wrap="auto" w:vAnchor="page" w:hAnchor="page" w:x="1533" w:y="9723"/>
        <w:rPr>
          <w:rStyle w:val="CharacterStyle0"/>
        </w:rPr>
      </w:pPr>
      <w:r>
        <w:rPr>
          <w:rStyle w:val="CharacterStyle0"/>
        </w:rPr>
        <w:t>Условные обозначения:</w:t>
      </w:r>
    </w:p>
    <w:p w:rsidR="00A50B55" w:rsidRDefault="00A50B55" w:rsidP="001378F8">
      <w:pPr>
        <w:pStyle w:val="ParagraphStyle5"/>
        <w:framePr w:w="1134" w:h="454" w:hRule="exact" w:wrap="auto" w:vAnchor="page" w:hAnchor="page" w:x="1353" w:y="10443"/>
        <w:rPr>
          <w:rStyle w:val="FakeCharacterStyle"/>
          <w:szCs w:val="2"/>
        </w:rPr>
      </w:pPr>
      <w:r>
        <w:rPr>
          <w:noProof/>
        </w:rPr>
        <w:pict>
          <v:shape id="_x0000_i1025" type="#_x0000_t75" style="width:56.25pt;height:22.5pt;visibility:visible">
            <v:imagedata r:id="rId6" o:title=""/>
          </v:shape>
        </w:pict>
      </w:r>
    </w:p>
    <w:p w:rsidR="00A50B55" w:rsidRDefault="00A50B55" w:rsidP="001378F8">
      <w:pPr>
        <w:pStyle w:val="ParagraphStyle6"/>
        <w:framePr w:w="8221" w:h="510" w:hRule="exact" w:wrap="auto" w:vAnchor="page" w:hAnchor="page" w:x="2613" w:y="10443"/>
        <w:rPr>
          <w:rStyle w:val="CharacterStyle1"/>
          <w:szCs w:val="20"/>
        </w:rPr>
      </w:pPr>
      <w:r>
        <w:rPr>
          <w:rStyle w:val="CharacterStyle1"/>
          <w:szCs w:val="20"/>
        </w:rPr>
        <w:t>- планируемая граница населенного пункта</w:t>
      </w:r>
    </w:p>
    <w:p w:rsidR="00A50B55" w:rsidRDefault="00A50B55" w:rsidP="001378F8">
      <w:pPr>
        <w:pStyle w:val="ParagraphStyle5"/>
        <w:framePr w:w="1134" w:h="454" w:hRule="exact" w:wrap="auto" w:vAnchor="page" w:hAnchor="page" w:x="1315" w:y="11073"/>
        <w:rPr>
          <w:rStyle w:val="FakeCharacterStyle"/>
          <w:szCs w:val="2"/>
        </w:rPr>
      </w:pPr>
      <w:r>
        <w:rPr>
          <w:noProof/>
        </w:rPr>
        <w:pict>
          <v:shape id="_x0000_i1026" type="#_x0000_t75" style="width:56.25pt;height:22.5pt;visibility:visible">
            <v:imagedata r:id="rId7" o:title=""/>
          </v:shape>
        </w:pict>
      </w:r>
    </w:p>
    <w:p w:rsidR="00A50B55" w:rsidRDefault="00A50B55" w:rsidP="001378F8">
      <w:pPr>
        <w:pStyle w:val="ParagraphStyle6"/>
        <w:framePr w:w="8221" w:h="510" w:hRule="exact" w:wrap="auto" w:vAnchor="page" w:hAnchor="page" w:x="2613" w:y="11163"/>
        <w:rPr>
          <w:rStyle w:val="CharacterStyle1"/>
          <w:szCs w:val="20"/>
        </w:rPr>
      </w:pPr>
      <w:r>
        <w:rPr>
          <w:rStyle w:val="CharacterStyle1"/>
          <w:szCs w:val="20"/>
        </w:rPr>
        <w:t>- номера основных поворотных точек планируемой границы населенного пункта</w:t>
      </w:r>
    </w:p>
    <w:p w:rsidR="00A50B55" w:rsidRDefault="00A50B55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50B55" w:rsidRDefault="00A50B55" w:rsidP="00D32A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  <w:sectPr w:rsidR="00A50B55" w:rsidSect="00D32ABD">
          <w:pgSz w:w="16838" w:h="11906" w:orient="landscape"/>
          <w:pgMar w:top="992" w:right="902" w:bottom="289" w:left="1134" w:header="708" w:footer="708" w:gutter="0"/>
          <w:cols w:space="708"/>
          <w:docGrid w:linePitch="360"/>
        </w:sectPr>
      </w:pPr>
    </w:p>
    <w:p w:rsidR="00A50B55" w:rsidRDefault="00A50B55" w:rsidP="005F59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Каталог координат</w:t>
      </w:r>
    </w:p>
    <w:p w:rsidR="00A50B55" w:rsidRDefault="00A50B55" w:rsidP="001378F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поворотных точек границы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х.</w:t>
      </w:r>
      <w:r w:rsidRPr="005531F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Семимаячный </w:t>
      </w:r>
    </w:p>
    <w:p w:rsidR="00A50B55" w:rsidRPr="001378F8" w:rsidRDefault="00A50B55" w:rsidP="001378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Грушево-Дубовского сельского поселения</w:t>
      </w:r>
    </w:p>
    <w:tbl>
      <w:tblPr>
        <w:tblW w:w="5342" w:type="dxa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5"/>
        <w:gridCol w:w="1980"/>
        <w:gridCol w:w="1647"/>
      </w:tblGrid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val="en-US" w:eastAsia="ru-RU"/>
              </w:rPr>
              <w:t>X(</w:t>
            </w: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val="en-US" w:eastAsia="ru-RU"/>
              </w:rPr>
              <w:t>Y(</w:t>
            </w: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м)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498114,55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2280095,72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498203,64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2280149,53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498387,93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2280202,07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498397,94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2280229,59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498392,1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2280256,28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498386,72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2280276,04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498386,04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2280298,24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498392,87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2280325,57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498404,15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2280334,87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498445,26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2280367,57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498474,61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2280400,13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498515,37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2280425,52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498544,54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2280434,25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498556,5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2280434,59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498568,8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2280429,13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498578,02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2280416,49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498590,32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2280396,68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498607,59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2280380,52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498656,44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2280364,13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498735,68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2280376,42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498772,57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2280388,72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498769,16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2280416,39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498757,2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2280447,13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498845,27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2280484,21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498864,37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2280435,43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498905,68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2280448,3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498873,9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2280564,33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498946,11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2280543,41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498982,5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2280540,27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498933,68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2280680,78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499010,64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2280703,21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499012,17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2280716,55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498979,38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2280818,64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499031,62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2280829,35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499051,08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2280826,29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499074,28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2280801,7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499107,73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2280750,77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499162,8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2280641,22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499192,04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2280609,32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499252,58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2280564,19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499271,8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2280540,89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499293,02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2280487,7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499305,78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2280456,78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499311,55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2280386,16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499338,6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2280350,1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499340,85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2280311,38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499337,55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2280258,46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499339,81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2280154,02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499303,21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2280152,9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499290,39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2280161,82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499284,08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2280175,65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499278,26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2280200,83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499273,45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2280205,2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499255,85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2280204,42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499249,3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2280200,9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499240,93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2280195,97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499241,3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2280191,58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499241,8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2280183,84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499241,8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2280175,12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499243,45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2280165,74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499245,9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2280155,54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499251,33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2280140,37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499257,93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2280123,37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499261,53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2280106,77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499262,33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2280089,57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499260,73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2280073,67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499251,5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2280042,07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499233,76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2280008,12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499221,12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2279970,89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499239,57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2279846,56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499272,13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2279740,94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499325,46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2279678,62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499368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2279651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499438,4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2279584,12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499522,33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2279531,27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499539,51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2279507,91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499542,68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2279484,26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499643,77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2279348,92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499657,71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2279345,91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499717,55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2279336,9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499726,84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2279327,33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499729,85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2279315,86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499727,94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2279295,63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499720,84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2279278,58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499708,89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2279255,02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499642,97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2279178,16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499698,45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2279142,84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499815,33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2279114,55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499855,89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2279117,22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499873,24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2279110,38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499873,92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2279094,92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499877,99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2279034,6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499889,79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2278915,44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499890,61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2278868,69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499870,93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2278851,17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499853,7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2278827,67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499816,93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2278806,17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499764,13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2278803,17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499729,8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2278814,15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499680,5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2278820,18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499500,13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2278907,57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499335,73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2278981,37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499291,93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2279014,97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499212,01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2279146,6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499077,15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2279384,2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498987,49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2279562,45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498929,04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2279552,86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498903,96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2279651,25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498896,17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2279621,05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498867,82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2279565,17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498856,11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2279519,44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498819,13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2279414,77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498806,25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2279415,51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498793,3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2279422,32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498780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2279432,02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498768,3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2279443,94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498757,25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2279459,73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498740,14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2279478,5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498717,75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2279500,86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498688,78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2279563,98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498666,37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2279641,76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498650,85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2279699,72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498648,74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2279762,05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498511,02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2279871,57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498473,61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2279989,09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498406,25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2279975,21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498395,39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2279991,12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498224,21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2280002,28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498185,88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2280023,83</w:t>
            </w:r>
          </w:p>
        </w:tc>
      </w:tr>
      <w:tr w:rsidR="00A50B55" w:rsidRPr="00661DEB" w:rsidTr="00661DEB">
        <w:trPr>
          <w:trHeight w:val="255"/>
          <w:jc w:val="center"/>
        </w:trPr>
        <w:tc>
          <w:tcPr>
            <w:tcW w:w="1715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498114,55</w:t>
            </w:r>
          </w:p>
        </w:tc>
        <w:tc>
          <w:tcPr>
            <w:tcW w:w="1647" w:type="dxa"/>
            <w:noWrap/>
            <w:vAlign w:val="center"/>
          </w:tcPr>
          <w:p w:rsidR="00A50B55" w:rsidRPr="00661DEB" w:rsidRDefault="00A50B55" w:rsidP="00661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1DEB">
              <w:rPr>
                <w:rFonts w:ascii="Times New Roman" w:hAnsi="Times New Roman"/>
                <w:sz w:val="20"/>
                <w:szCs w:val="20"/>
                <w:lang w:eastAsia="ru-RU"/>
              </w:rPr>
              <w:t>2280095,72</w:t>
            </w:r>
          </w:p>
        </w:tc>
      </w:tr>
    </w:tbl>
    <w:p w:rsidR="00A50B55" w:rsidRPr="00EA36E7" w:rsidRDefault="00A50B55" w:rsidP="00EA36E7">
      <w:pPr>
        <w:rPr>
          <w:szCs w:val="32"/>
        </w:rPr>
      </w:pPr>
    </w:p>
    <w:sectPr w:rsidR="00A50B55" w:rsidRPr="00EA36E7" w:rsidSect="00D32ABD">
      <w:pgSz w:w="11906" w:h="16838"/>
      <w:pgMar w:top="902" w:right="289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AA0"/>
    <w:rsid w:val="0002056A"/>
    <w:rsid w:val="000C7F3A"/>
    <w:rsid w:val="000D4C0D"/>
    <w:rsid w:val="000E5864"/>
    <w:rsid w:val="001378F8"/>
    <w:rsid w:val="00200FB2"/>
    <w:rsid w:val="00225C64"/>
    <w:rsid w:val="00233F3E"/>
    <w:rsid w:val="002956A8"/>
    <w:rsid w:val="002C7667"/>
    <w:rsid w:val="002F53E1"/>
    <w:rsid w:val="00394064"/>
    <w:rsid w:val="003D1FE2"/>
    <w:rsid w:val="003E5C31"/>
    <w:rsid w:val="00405A34"/>
    <w:rsid w:val="004E3A7B"/>
    <w:rsid w:val="005531F2"/>
    <w:rsid w:val="005B32E9"/>
    <w:rsid w:val="005B7A04"/>
    <w:rsid w:val="005C4F20"/>
    <w:rsid w:val="005F5988"/>
    <w:rsid w:val="00624B4F"/>
    <w:rsid w:val="00655508"/>
    <w:rsid w:val="00661DEB"/>
    <w:rsid w:val="006A2392"/>
    <w:rsid w:val="0075246A"/>
    <w:rsid w:val="0077211B"/>
    <w:rsid w:val="0079715B"/>
    <w:rsid w:val="007C40CC"/>
    <w:rsid w:val="00805BA7"/>
    <w:rsid w:val="00824C57"/>
    <w:rsid w:val="00892DE5"/>
    <w:rsid w:val="008C10A6"/>
    <w:rsid w:val="008D1E0D"/>
    <w:rsid w:val="008E5821"/>
    <w:rsid w:val="008E7AA0"/>
    <w:rsid w:val="00910050"/>
    <w:rsid w:val="00934471"/>
    <w:rsid w:val="00936939"/>
    <w:rsid w:val="00987429"/>
    <w:rsid w:val="009E428B"/>
    <w:rsid w:val="009F493E"/>
    <w:rsid w:val="00A50B55"/>
    <w:rsid w:val="00A73D0A"/>
    <w:rsid w:val="00A761D4"/>
    <w:rsid w:val="00AC17BF"/>
    <w:rsid w:val="00AE2345"/>
    <w:rsid w:val="00B26F22"/>
    <w:rsid w:val="00B37CD5"/>
    <w:rsid w:val="00B37F39"/>
    <w:rsid w:val="00B50F9A"/>
    <w:rsid w:val="00B93D39"/>
    <w:rsid w:val="00BB52DD"/>
    <w:rsid w:val="00C80AD4"/>
    <w:rsid w:val="00CA1CF8"/>
    <w:rsid w:val="00CA3883"/>
    <w:rsid w:val="00CA4BA1"/>
    <w:rsid w:val="00D32ABD"/>
    <w:rsid w:val="00DB30C0"/>
    <w:rsid w:val="00DF2E9F"/>
    <w:rsid w:val="00E24FF3"/>
    <w:rsid w:val="00E902C2"/>
    <w:rsid w:val="00EA36E7"/>
    <w:rsid w:val="00EE55B6"/>
    <w:rsid w:val="00F81FFB"/>
    <w:rsid w:val="00FE65E4"/>
    <w:rsid w:val="00FE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97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15B"/>
    <w:rPr>
      <w:rFonts w:ascii="Tahoma" w:hAnsi="Tahoma" w:cs="Tahoma"/>
      <w:sz w:val="16"/>
      <w:szCs w:val="16"/>
    </w:rPr>
  </w:style>
  <w:style w:type="paragraph" w:customStyle="1" w:styleId="ParagraphStyle6">
    <w:name w:val="ParagraphStyle6"/>
    <w:hidden/>
    <w:uiPriority w:val="99"/>
    <w:rsid w:val="0002056A"/>
  </w:style>
  <w:style w:type="character" w:customStyle="1" w:styleId="CharacterStyle1">
    <w:name w:val="CharacterStyle1"/>
    <w:hidden/>
    <w:uiPriority w:val="99"/>
    <w:rsid w:val="0002056A"/>
    <w:rPr>
      <w:rFonts w:ascii="Times New Roman" w:hAnsi="Times New Roman"/>
      <w:noProof/>
      <w:color w:val="000000"/>
      <w:sz w:val="20"/>
      <w:u w:val="none"/>
    </w:rPr>
  </w:style>
  <w:style w:type="paragraph" w:customStyle="1" w:styleId="ParagraphStyle0">
    <w:name w:val="ParagraphStyle0"/>
    <w:hidden/>
    <w:uiPriority w:val="99"/>
    <w:rsid w:val="0002056A"/>
    <w:pPr>
      <w:jc w:val="center"/>
    </w:pPr>
  </w:style>
  <w:style w:type="paragraph" w:customStyle="1" w:styleId="ParagraphStyle4">
    <w:name w:val="ParagraphStyle4"/>
    <w:hidden/>
    <w:uiPriority w:val="99"/>
    <w:rsid w:val="0002056A"/>
  </w:style>
  <w:style w:type="paragraph" w:customStyle="1" w:styleId="ParagraphStyle5">
    <w:name w:val="ParagraphStyle5"/>
    <w:hidden/>
    <w:uiPriority w:val="99"/>
    <w:rsid w:val="0002056A"/>
  </w:style>
  <w:style w:type="character" w:customStyle="1" w:styleId="FakeCharacterStyle">
    <w:name w:val="FakeCharacterStyle"/>
    <w:hidden/>
    <w:uiPriority w:val="99"/>
    <w:rsid w:val="0002056A"/>
    <w:rPr>
      <w:sz w:val="2"/>
    </w:rPr>
  </w:style>
  <w:style w:type="character" w:customStyle="1" w:styleId="CharacterStyle0">
    <w:name w:val="CharacterStyle0"/>
    <w:hidden/>
    <w:uiPriority w:val="99"/>
    <w:rsid w:val="0002056A"/>
    <w:rPr>
      <w:rFonts w:ascii="Times New Roman" w:hAnsi="Times New Roman"/>
      <w:b/>
      <w:noProof/>
      <w:color w:val="000000"/>
      <w:sz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4</Pages>
  <Words>534</Words>
  <Characters>3046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Мотыльская</dc:creator>
  <cp:keywords/>
  <dc:description/>
  <cp:lastModifiedBy>Пользователь Windows</cp:lastModifiedBy>
  <cp:revision>13</cp:revision>
  <cp:lastPrinted>2018-01-12T11:49:00Z</cp:lastPrinted>
  <dcterms:created xsi:type="dcterms:W3CDTF">2020-06-08T10:50:00Z</dcterms:created>
  <dcterms:modified xsi:type="dcterms:W3CDTF">2020-06-27T10:40:00Z</dcterms:modified>
</cp:coreProperties>
</file>